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D3213D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3213D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3213D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3213D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BB0BD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11091/011-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D3213D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D3213D" w:rsidRPr="00D3213D">
          <w:rPr>
            <w:bCs/>
          </w:rPr>
          <w:t>24</w:t>
        </w:r>
        <w:r w:rsidR="00D3213D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BB0BD5" w:rsidRPr="00BB0BD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BB0BD5" w:rsidRPr="00BB0BD5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BB0BD5" w:rsidRPr="00BB0BD5">
          <w:rPr>
            <w:rStyle w:val="aa"/>
          </w:rPr>
          <w:t xml:space="preserve"> Стерилизационная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BB0BD5" w:rsidRPr="00BB0BD5">
          <w:rPr>
            <w:u w:val="single"/>
          </w:rPr>
          <w:t xml:space="preserve"> 11091/011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BB0BD5" w:rsidRPr="00BB0BD5">
          <w:rPr>
            <w:rStyle w:val="aa"/>
          </w:rPr>
          <w:t xml:space="preserve"> Медицинская сестра стерилизационной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BB0BD5" w:rsidRPr="00BB0BD5">
          <w:rPr>
            <w:rStyle w:val="aa"/>
          </w:rPr>
          <w:t xml:space="preserve"> 24276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BB0BD5" w:rsidRPr="00BB0BD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D3213D" w:rsidRPr="001D5852" w:rsidTr="00F912F0">
        <w:trPr>
          <w:jc w:val="center"/>
        </w:trPr>
        <w:tc>
          <w:tcPr>
            <w:tcW w:w="4678" w:type="dxa"/>
            <w:vAlign w:val="center"/>
          </w:tcPr>
          <w:p w:rsidR="00D3213D" w:rsidRPr="001D5852" w:rsidRDefault="00D3213D" w:rsidP="00D3213D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D3213D" w:rsidRPr="001D5852" w:rsidRDefault="00D3213D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D3213D" w:rsidRPr="001D5852" w:rsidRDefault="00D3213D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D3213D" w:rsidRPr="001D5852" w:rsidRDefault="00D3213D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D3213D" w:rsidRPr="001D5852" w:rsidRDefault="00D3213D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3213D" w:rsidRPr="00D3213D" w:rsidRDefault="007D40A2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D3213D" w:rsidRPr="00D3213D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D3213D" w:rsidRPr="00D3213D" w:rsidRDefault="00D3213D" w:rsidP="00AD14A4">
      <w:r w:rsidRPr="00D3213D">
        <w:t>- Руководство по эксплуатации прибора комбинированного ТКА-ПКМ (08) пульсметр + люксметр;</w:t>
      </w:r>
    </w:p>
    <w:p w:rsidR="00D3213D" w:rsidRPr="00D3213D" w:rsidRDefault="00D3213D" w:rsidP="00AD14A4">
      <w:r w:rsidRPr="00D3213D">
        <w:t>- Руководство по эксплуатации прибора комбинированного ТКА-ПКМ (02) люксметр + яркомер;</w:t>
      </w:r>
    </w:p>
    <w:p w:rsidR="00D3213D" w:rsidRPr="00D3213D" w:rsidRDefault="00D3213D" w:rsidP="00AD14A4">
      <w:r w:rsidRPr="00D3213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D3213D" w:rsidP="00AD14A4">
      <w:r w:rsidRPr="00D3213D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7D40A2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D3213D" w:rsidRPr="001D5852" w:rsidTr="00234932">
        <w:trPr>
          <w:jc w:val="center"/>
        </w:trPr>
        <w:tc>
          <w:tcPr>
            <w:tcW w:w="2969" w:type="dxa"/>
            <w:vAlign w:val="center"/>
          </w:tcPr>
          <w:p w:rsidR="00D3213D" w:rsidRPr="001D5852" w:rsidRDefault="00D3213D" w:rsidP="00883461">
            <w:pPr>
              <w:pStyle w:val="a8"/>
            </w:pPr>
            <w:bookmarkStart w:id="8" w:name="dopzona1" w:colFirst="0" w:colLast="0"/>
            <w:r>
              <w:t>Стерилизационная</w:t>
            </w:r>
          </w:p>
        </w:tc>
        <w:tc>
          <w:tcPr>
            <w:tcW w:w="1842" w:type="dxa"/>
            <w:vAlign w:val="center"/>
          </w:tcPr>
          <w:p w:rsidR="00D3213D" w:rsidRPr="001D5852" w:rsidRDefault="00D3213D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D3213D" w:rsidRPr="001D5852" w:rsidRDefault="00D3213D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D3213D" w:rsidRPr="001D5852" w:rsidRDefault="00D3213D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D3213D" w:rsidRPr="001D5852" w:rsidRDefault="00D3213D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D3213D" w:rsidRPr="001D5852" w:rsidRDefault="00D3213D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D3213D" w:rsidRPr="001D5852" w:rsidTr="000D1F5B">
        <w:trPr>
          <w:jc w:val="center"/>
        </w:trPr>
        <w:tc>
          <w:tcPr>
            <w:tcW w:w="3237" w:type="dxa"/>
            <w:vAlign w:val="center"/>
          </w:tcPr>
          <w:p w:rsidR="00D3213D" w:rsidRPr="00D3213D" w:rsidRDefault="00D3213D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Стерилизационная</w:t>
            </w:r>
          </w:p>
        </w:tc>
        <w:tc>
          <w:tcPr>
            <w:tcW w:w="1595" w:type="dxa"/>
            <w:vAlign w:val="center"/>
          </w:tcPr>
          <w:p w:rsidR="00D3213D" w:rsidRPr="001D5852" w:rsidRDefault="00D3213D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D3213D" w:rsidRPr="001D5852" w:rsidRDefault="00D3213D" w:rsidP="00883461">
            <w:pPr>
              <w:pStyle w:val="a8"/>
            </w:pPr>
            <w:r>
              <w:t>СанПиН 2.2.1/2.1.1. 1278-03, т.2, п.142</w:t>
            </w:r>
          </w:p>
        </w:tc>
        <w:tc>
          <w:tcPr>
            <w:tcW w:w="1418" w:type="dxa"/>
            <w:vAlign w:val="center"/>
          </w:tcPr>
          <w:p w:rsidR="00D3213D" w:rsidRPr="001D5852" w:rsidRDefault="00D3213D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D3213D" w:rsidRPr="00D3213D" w:rsidRDefault="00D3213D" w:rsidP="00883461">
            <w:pPr>
              <w:pStyle w:val="a8"/>
              <w:rPr>
                <w:b/>
              </w:rPr>
            </w:pPr>
            <w:r w:rsidRPr="00D3213D">
              <w:rPr>
                <w:b/>
              </w:rPr>
              <w:t>100</w:t>
            </w:r>
          </w:p>
        </w:tc>
      </w:tr>
      <w:tr w:rsidR="00D3213D" w:rsidRPr="001D5852" w:rsidTr="000D1F5B">
        <w:trPr>
          <w:jc w:val="center"/>
        </w:trPr>
        <w:tc>
          <w:tcPr>
            <w:tcW w:w="3237" w:type="dxa"/>
            <w:vAlign w:val="center"/>
          </w:tcPr>
          <w:p w:rsidR="00D3213D" w:rsidRPr="00D3213D" w:rsidRDefault="00D3213D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D3213D" w:rsidRPr="001D5852" w:rsidRDefault="00D3213D" w:rsidP="00883461">
            <w:pPr>
              <w:pStyle w:val="a8"/>
            </w:pPr>
            <w:r>
              <w:t>230</w:t>
            </w:r>
          </w:p>
        </w:tc>
        <w:tc>
          <w:tcPr>
            <w:tcW w:w="1984" w:type="dxa"/>
            <w:vAlign w:val="center"/>
          </w:tcPr>
          <w:p w:rsidR="00D3213D" w:rsidRDefault="00D3213D" w:rsidP="00883461">
            <w:pPr>
              <w:pStyle w:val="a8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D3213D" w:rsidRPr="001D5852" w:rsidRDefault="00D3213D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3213D" w:rsidRPr="00D3213D" w:rsidRDefault="00D3213D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D3213D" w:rsidRPr="00D3213D">
          <w:rPr>
            <w:bCs/>
          </w:rPr>
          <w:t>-</w:t>
        </w:r>
        <w:r w:rsidR="00D3213D" w:rsidRPr="00D3213D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D3213D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3213D" w:rsidTr="00D3213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3213D" w:rsidRDefault="00D3213D" w:rsidP="00AA46ED">
            <w:pPr>
              <w:pStyle w:val="a8"/>
            </w:pPr>
            <w:r w:rsidRPr="00D3213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3213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3213D" w:rsidRDefault="00D3213D" w:rsidP="00AA46ED">
            <w:pPr>
              <w:pStyle w:val="a8"/>
            </w:pPr>
            <w:r w:rsidRPr="00D3213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3213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3213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3213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3213D" w:rsidRDefault="00D3213D" w:rsidP="00AA46ED">
            <w:pPr>
              <w:pStyle w:val="a8"/>
            </w:pPr>
            <w:r w:rsidRPr="00D3213D">
              <w:t>Митяева Ольга Александровна</w:t>
            </w:r>
          </w:p>
        </w:tc>
      </w:tr>
      <w:tr w:rsidR="00AA46ED" w:rsidRPr="00D3213D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3213D" w:rsidRDefault="00D3213D" w:rsidP="00AA46ED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3213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3213D" w:rsidRDefault="00D3213D" w:rsidP="00AA46ED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3213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3213D" w:rsidRDefault="00D3213D" w:rsidP="00AA46ED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3213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3213D" w:rsidRDefault="00D3213D" w:rsidP="00AA46ED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D3213D" w:rsidTr="00D3213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3213D" w:rsidRDefault="00D3213D" w:rsidP="00250DF5">
            <w:pPr>
              <w:pStyle w:val="a8"/>
            </w:pPr>
            <w:r w:rsidRPr="00D3213D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D3213D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3213D" w:rsidRDefault="00D3213D" w:rsidP="00250DF5">
            <w:pPr>
              <w:pStyle w:val="a8"/>
            </w:pPr>
            <w:r w:rsidRPr="00D3213D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D3213D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3213D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D3213D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3213D" w:rsidRDefault="00D3213D" w:rsidP="00250DF5">
            <w:pPr>
              <w:pStyle w:val="a8"/>
            </w:pPr>
            <w:r w:rsidRPr="00D3213D">
              <w:t>Лукичев Дмитрий Олегович</w:t>
            </w:r>
          </w:p>
        </w:tc>
      </w:tr>
      <w:tr w:rsidR="00250DF5" w:rsidRPr="00D3213D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D3213D" w:rsidRDefault="00D3213D" w:rsidP="00250DF5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D3213D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D3213D" w:rsidRDefault="00D3213D" w:rsidP="00250DF5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D3213D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D3213D" w:rsidRDefault="00D3213D" w:rsidP="00250DF5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D3213D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D3213D" w:rsidRDefault="00D3213D" w:rsidP="00250DF5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13D" w:rsidRDefault="00D3213D" w:rsidP="0076042D">
      <w:pPr>
        <w:pStyle w:val="a9"/>
      </w:pPr>
      <w:r>
        <w:separator/>
      </w:r>
    </w:p>
  </w:endnote>
  <w:endnote w:type="continuationSeparator" w:id="0">
    <w:p w:rsidR="00D3213D" w:rsidRDefault="00D3213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B0BD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11091/011-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7D40A2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7D40A2" w:rsidRPr="00F912F0">
            <w:rPr>
              <w:rStyle w:val="ad"/>
              <w:sz w:val="20"/>
              <w:szCs w:val="20"/>
            </w:rPr>
            <w:fldChar w:fldCharType="separate"/>
          </w:r>
          <w:r w:rsidR="00BB0BD5">
            <w:rPr>
              <w:rStyle w:val="ad"/>
              <w:noProof/>
              <w:sz w:val="20"/>
              <w:szCs w:val="20"/>
            </w:rPr>
            <w:t>1</w:t>
          </w:r>
          <w:r w:rsidR="007D40A2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B0BD5" w:rsidRPr="00BB0BD5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13D" w:rsidRDefault="00D3213D" w:rsidP="0076042D">
      <w:pPr>
        <w:pStyle w:val="a9"/>
      </w:pPr>
      <w:r>
        <w:separator/>
      </w:r>
    </w:p>
  </w:footnote>
  <w:footnote w:type="continuationSeparator" w:id="0">
    <w:p w:rsidR="00D3213D" w:rsidRDefault="00D3213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Стерилизационная"/>
    <w:docVar w:name="class" w:val="2"/>
    <w:docVar w:name="close_doc_flag" w:val="0"/>
    <w:docVar w:name="co_classes" w:val="   "/>
    <w:docVar w:name="codeok" w:val=" 24276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1- О "/>
    <w:docVar w:name="oborud" w:val="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0A353507A494ACCBE9E28FF22693B39"/>
    <w:docVar w:name="rm_id" w:val="133"/>
    <w:docVar w:name="rm_name" w:val=" Медицинская сестра стерилизационной "/>
    <w:docVar w:name="rm_number" w:val=" 11091/011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Дезинфицирующие средства "/>
    <w:docVar w:name="version" w:val="51"/>
    <w:docVar w:name="zona_name" w:val="Стерилизационная"/>
    <w:docVar w:name="zona_time" w:val="100"/>
  </w:docVars>
  <w:rsids>
    <w:rsidRoot w:val="007D40A2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7D40A2"/>
    <w:rsid w:val="00883461"/>
    <w:rsid w:val="008E68DE"/>
    <w:rsid w:val="008F3FC4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B0BD5"/>
    <w:rsid w:val="00BC2F3C"/>
    <w:rsid w:val="00C02721"/>
    <w:rsid w:val="00CE3307"/>
    <w:rsid w:val="00D3213D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2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2016-11-24T09:53:00Z</dcterms:created>
  <dcterms:modified xsi:type="dcterms:W3CDTF">2016-11-25T06:20:00Z</dcterms:modified>
</cp:coreProperties>
</file>